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646" w:rsidRDefault="00F42646" w:rsidP="00F426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THORNE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F42646" w:rsidRDefault="00F42646" w:rsidP="00F426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2646" w:rsidRDefault="00F42646" w:rsidP="00F426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2646" w:rsidRDefault="00F42646" w:rsidP="00F426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Jan.1420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Andover,</w:t>
      </w:r>
    </w:p>
    <w:p w:rsidR="00F42646" w:rsidRDefault="00F42646" w:rsidP="00F426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Hampshire, into lands of the late John Keynes, senior(q.v.).</w:t>
      </w:r>
    </w:p>
    <w:p w:rsidR="00F42646" w:rsidRDefault="00F42646" w:rsidP="00F426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21-323)</w:t>
      </w:r>
    </w:p>
    <w:p w:rsidR="00F42646" w:rsidRDefault="00F42646" w:rsidP="00F426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2646" w:rsidRDefault="00F42646" w:rsidP="00F426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2646" w:rsidRPr="00361C48" w:rsidRDefault="00F42646" w:rsidP="00F426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March 2016</w:t>
      </w:r>
    </w:p>
    <w:p w:rsidR="006B2F86" w:rsidRPr="00F42646" w:rsidRDefault="00BB7E1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F4264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646" w:rsidRDefault="00F42646" w:rsidP="00E71FC3">
      <w:pPr>
        <w:spacing w:after="0" w:line="240" w:lineRule="auto"/>
      </w:pPr>
      <w:r>
        <w:separator/>
      </w:r>
    </w:p>
  </w:endnote>
  <w:endnote w:type="continuationSeparator" w:id="0">
    <w:p w:rsidR="00F42646" w:rsidRDefault="00F426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646" w:rsidRDefault="00F42646" w:rsidP="00E71FC3">
      <w:pPr>
        <w:spacing w:after="0" w:line="240" w:lineRule="auto"/>
      </w:pPr>
      <w:r>
        <w:separator/>
      </w:r>
    </w:p>
  </w:footnote>
  <w:footnote w:type="continuationSeparator" w:id="0">
    <w:p w:rsidR="00F42646" w:rsidRDefault="00F426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646"/>
    <w:rsid w:val="00AB52E8"/>
    <w:rsid w:val="00B16D3F"/>
    <w:rsid w:val="00E71FC3"/>
    <w:rsid w:val="00EF4813"/>
    <w:rsid w:val="00F42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5DEE3"/>
  <w15:chartTrackingRefBased/>
  <w15:docId w15:val="{52D2EE24-5488-41E8-B1CB-F46FB9B03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2016-03-27T20:07:00Z</dcterms:created>
  <dcterms:modified xsi:type="dcterms:W3CDTF">2016-03-27T20:08:00Z</dcterms:modified>
</cp:coreProperties>
</file>